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974A1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VICARY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fl.1401)</w:t>
      </w:r>
    </w:p>
    <w:p w14:paraId="062C17F6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Rockling, Essex.</w:t>
      </w:r>
    </w:p>
    <w:p w14:paraId="649FF92E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</w:p>
    <w:p w14:paraId="6827381E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</w:p>
    <w:p w14:paraId="43A0D201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1401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Yerdeley</w:t>
      </w:r>
      <w:proofErr w:type="spellEnd"/>
      <w:r>
        <w:rPr>
          <w:rFonts w:cs="Times New Roman"/>
          <w:szCs w:val="24"/>
          <w:lang w:val="en-GB"/>
        </w:rPr>
        <w:t xml:space="preserve"> brought a plaint of debt against him and two others.</w:t>
      </w:r>
    </w:p>
    <w:p w14:paraId="0BA55AEA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73045">
          <w:rPr>
            <w:rStyle w:val="Hyperlink"/>
            <w:rFonts w:cs="Times New Roman"/>
            <w:szCs w:val="24"/>
            <w:lang w:val="en-GB"/>
          </w:rPr>
          <w:t>https://waalt.uh.edu/index.php/CP40/561:_K-Z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19D81B9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</w:p>
    <w:p w14:paraId="72867151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</w:p>
    <w:p w14:paraId="2AB62BD6" w14:textId="77777777" w:rsidR="008C014D" w:rsidRDefault="008C014D" w:rsidP="008C014D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March 2024</w:t>
      </w:r>
    </w:p>
    <w:p w14:paraId="341914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6A6B0" w14:textId="77777777" w:rsidR="008C014D" w:rsidRDefault="008C014D" w:rsidP="009139A6">
      <w:r>
        <w:separator/>
      </w:r>
    </w:p>
  </w:endnote>
  <w:endnote w:type="continuationSeparator" w:id="0">
    <w:p w14:paraId="0BE21565" w14:textId="77777777" w:rsidR="008C014D" w:rsidRDefault="008C01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F19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1F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31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D75AB" w14:textId="77777777" w:rsidR="008C014D" w:rsidRDefault="008C014D" w:rsidP="009139A6">
      <w:r>
        <w:separator/>
      </w:r>
    </w:p>
  </w:footnote>
  <w:footnote w:type="continuationSeparator" w:id="0">
    <w:p w14:paraId="4902F41B" w14:textId="77777777" w:rsidR="008C014D" w:rsidRDefault="008C01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06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9D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13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14D"/>
    <w:rsid w:val="000666E0"/>
    <w:rsid w:val="002510B7"/>
    <w:rsid w:val="00270799"/>
    <w:rsid w:val="005C130B"/>
    <w:rsid w:val="00826F5C"/>
    <w:rsid w:val="008C014D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9366A"/>
  <w15:chartTrackingRefBased/>
  <w15:docId w15:val="{E8D8903E-D28B-43F1-B88A-876DDBFB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0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2024-03-15T09:45:00Z</dcterms:created>
  <dcterms:modified xsi:type="dcterms:W3CDTF">2024-03-15T09:46:00Z</dcterms:modified>
</cp:coreProperties>
</file>